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254" w:rsidRPr="00A47254" w:rsidRDefault="00371659" w:rsidP="00A47254">
      <w:pPr>
        <w:pStyle w:val="Heading1"/>
        <w:jc w:val="center"/>
        <w:rPr>
          <w:sz w:val="36"/>
          <w:u w:val="single"/>
        </w:rPr>
      </w:pPr>
      <w:r>
        <w:rPr>
          <w:sz w:val="36"/>
          <w:u w:val="single"/>
        </w:rPr>
        <w:t xml:space="preserve">1188 - </w:t>
      </w:r>
      <w:r w:rsidR="00A47254" w:rsidRPr="00A47254">
        <w:rPr>
          <w:sz w:val="36"/>
          <w:u w:val="single"/>
        </w:rPr>
        <w:t xml:space="preserve">Servicing, Preventative Maintenance, Breakdown Cover, Spare Parts and Warranty Extensions of </w:t>
      </w:r>
      <w:r w:rsidR="00F331AE">
        <w:rPr>
          <w:sz w:val="36"/>
          <w:u w:val="single"/>
        </w:rPr>
        <w:t>Chromatography Equipment</w:t>
      </w:r>
      <w:r w:rsidR="0086771C" w:rsidRPr="0086771C">
        <w:rPr>
          <w:sz w:val="36"/>
          <w:u w:val="single"/>
        </w:rPr>
        <w:t xml:space="preserve"> </w:t>
      </w:r>
      <w:bookmarkStart w:id="0" w:name="_GoBack"/>
      <w:bookmarkEnd w:id="0"/>
    </w:p>
    <w:p w:rsidR="000A6C9F" w:rsidRPr="005A39B4" w:rsidRDefault="00B962AC" w:rsidP="0089028C">
      <w:pPr>
        <w:pStyle w:val="Heading2"/>
        <w:numPr>
          <w:ilvl w:val="0"/>
          <w:numId w:val="0"/>
        </w:numPr>
      </w:pPr>
      <w:r>
        <w:t>Re</w:t>
      </w:r>
      <w:r w:rsidRPr="005A39B4">
        <w:t>sponse to Tender</w:t>
      </w:r>
    </w:p>
    <w:p w:rsidR="00A47254" w:rsidRDefault="00A47254" w:rsidP="00A47254">
      <w:pPr>
        <w:pStyle w:val="Heading3"/>
      </w:pPr>
      <w:r w:rsidRPr="005A39B4">
        <w:t xml:space="preserve">Evaluation Q1 – </w:t>
      </w:r>
      <w:r>
        <w:t xml:space="preserve">Technical details and service cover options. </w:t>
      </w:r>
    </w:p>
    <w:p w:rsidR="00A47254" w:rsidRDefault="00A47254" w:rsidP="00A47254">
      <w:r>
        <w:t xml:space="preserve">Please provide details of the following: </w:t>
      </w:r>
    </w:p>
    <w:p w:rsidR="00A47254" w:rsidRDefault="00A47254" w:rsidP="00A47254">
      <w:pPr>
        <w:pStyle w:val="ListParagraph"/>
        <w:numPr>
          <w:ilvl w:val="0"/>
          <w:numId w:val="31"/>
        </w:numPr>
        <w:tabs>
          <w:tab w:val="left" w:pos="6870"/>
        </w:tabs>
      </w:pPr>
      <w:r>
        <w:t xml:space="preserve">Range of service options available including scope for each option identified. </w:t>
      </w:r>
      <w:r>
        <w:tab/>
      </w:r>
    </w:p>
    <w:p w:rsidR="00A47254" w:rsidRPr="005A39B4" w:rsidRDefault="00A47254" w:rsidP="00A47254">
      <w:pPr>
        <w:pStyle w:val="ListParagraph"/>
        <w:numPr>
          <w:ilvl w:val="0"/>
          <w:numId w:val="31"/>
        </w:numPr>
      </w:pPr>
      <w:r>
        <w:t>The details of activities performed on the specified instruments as part of a preventative maintenance visit</w:t>
      </w:r>
    </w:p>
    <w:p w:rsidR="00A47254" w:rsidRPr="005A39B4" w:rsidRDefault="00A47254" w:rsidP="00A47254">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A47254" w:rsidRPr="005A39B4" w:rsidTr="00D25EB8">
        <w:tc>
          <w:tcPr>
            <w:tcW w:w="562" w:type="dxa"/>
            <w:vAlign w:val="center"/>
          </w:tcPr>
          <w:p w:rsidR="00A47254" w:rsidRPr="005A39B4" w:rsidRDefault="00A47254" w:rsidP="00D25EB8">
            <w:pPr>
              <w:jc w:val="center"/>
              <w:rPr>
                <w:b/>
              </w:rPr>
            </w:pPr>
            <w:r w:rsidRPr="005A39B4">
              <w:rPr>
                <w:b/>
              </w:rPr>
              <w:t>Q1</w:t>
            </w:r>
          </w:p>
        </w:tc>
        <w:tc>
          <w:tcPr>
            <w:tcW w:w="8505" w:type="dxa"/>
            <w:vAlign w:val="center"/>
          </w:tcPr>
          <w:p w:rsidR="00A47254" w:rsidRPr="005A39B4" w:rsidRDefault="00A47254" w:rsidP="00D25EB8">
            <w:pPr>
              <w:jc w:val="center"/>
              <w:rPr>
                <w:b/>
              </w:rPr>
            </w:pPr>
          </w:p>
        </w:tc>
        <w:tc>
          <w:tcPr>
            <w:tcW w:w="1129" w:type="dxa"/>
            <w:vAlign w:val="center"/>
          </w:tcPr>
          <w:p w:rsidR="00A47254" w:rsidRPr="005A39B4" w:rsidRDefault="00A47254" w:rsidP="00D25EB8">
            <w:pPr>
              <w:pStyle w:val="NoSpacing"/>
              <w:jc w:val="center"/>
              <w:rPr>
                <w:b/>
              </w:rPr>
            </w:pPr>
            <w:r w:rsidRPr="005A39B4">
              <w:rPr>
                <w:b/>
              </w:rPr>
              <w:t>0 - 5</w:t>
            </w:r>
          </w:p>
          <w:p w:rsidR="00A47254" w:rsidRPr="005A39B4" w:rsidRDefault="00A47254" w:rsidP="00D25EB8">
            <w:pPr>
              <w:pStyle w:val="NoSpacing"/>
              <w:jc w:val="center"/>
            </w:pPr>
            <w:r>
              <w:t>3</w:t>
            </w:r>
            <w:r w:rsidRPr="005A39B4">
              <w:t>0%</w:t>
            </w:r>
          </w:p>
        </w:tc>
      </w:tr>
    </w:tbl>
    <w:p w:rsidR="00A47254" w:rsidRDefault="00A47254" w:rsidP="00A47254">
      <w:pPr>
        <w:pStyle w:val="Heading3"/>
        <w:numPr>
          <w:ilvl w:val="0"/>
          <w:numId w:val="0"/>
        </w:numPr>
        <w:ind w:left="142"/>
      </w:pPr>
    </w:p>
    <w:p w:rsidR="00A47254" w:rsidRPr="005D3AF8" w:rsidRDefault="00A47254" w:rsidP="00A47254">
      <w:pPr>
        <w:rPr>
          <w:b/>
        </w:rPr>
      </w:pPr>
      <w:r w:rsidRPr="005A39B4">
        <w:rPr>
          <w:b/>
        </w:rPr>
        <w:t>Evaluation Q</w:t>
      </w:r>
      <w:r>
        <w:rPr>
          <w:b/>
        </w:rPr>
        <w:t>1</w:t>
      </w:r>
      <w:r w:rsidRPr="005A39B4">
        <w:rPr>
          <w:b/>
        </w:rPr>
        <w:t xml:space="preserve"> will account for </w:t>
      </w:r>
      <w:r>
        <w:rPr>
          <w:b/>
        </w:rPr>
        <w:t>30</w:t>
      </w:r>
      <w:r w:rsidRPr="005A39B4">
        <w:rPr>
          <w:b/>
        </w:rPr>
        <w:t>% of the evaluation score.</w:t>
      </w:r>
    </w:p>
    <w:p w:rsidR="00A47254" w:rsidRDefault="00A47254" w:rsidP="00A47254">
      <w:pPr>
        <w:pStyle w:val="Heading3"/>
      </w:pPr>
      <w:r>
        <w:t>Evaluation Q2</w:t>
      </w:r>
      <w:r w:rsidRPr="005A39B4">
        <w:t xml:space="preserve"> – Qualification and Experience rele</w:t>
      </w:r>
      <w:r>
        <w:t>vant to performance of contract</w:t>
      </w:r>
    </w:p>
    <w:p w:rsidR="00A47254" w:rsidRPr="005A39B4" w:rsidRDefault="00A47254" w:rsidP="00A47254">
      <w:r>
        <w:t>A</w:t>
      </w:r>
      <w:r w:rsidRPr="005A39B4">
        <w:t>s the quality of staff assigned can have a significant impact on the level of performance of the contract please provide the following:</w:t>
      </w:r>
    </w:p>
    <w:p w:rsidR="00A47254" w:rsidRPr="00A47254" w:rsidRDefault="00A47254" w:rsidP="00A47254">
      <w:pPr>
        <w:pStyle w:val="ListParagraph"/>
        <w:numPr>
          <w:ilvl w:val="0"/>
          <w:numId w:val="31"/>
        </w:numPr>
        <w:tabs>
          <w:tab w:val="left" w:pos="6870"/>
        </w:tabs>
      </w:pPr>
      <w:r w:rsidRPr="00A47254">
        <w:t xml:space="preserve">A list of similar works/services carried out by nominated staff over the last 5 years, including where possible the    client / equipment technicians involved, detail of the service conducted and outcome. </w:t>
      </w:r>
      <w:r>
        <w:t>(</w:t>
      </w:r>
      <w:r w:rsidRPr="00A47254">
        <w:t>We appreciate some of this data may need to be anonymised where commercial sensitive but ask you provide as much information as possible to support your bid and demonstrate the quality of service you are able to offer)</w:t>
      </w:r>
    </w:p>
    <w:p w:rsidR="00A47254" w:rsidRPr="005A39B4" w:rsidRDefault="00A47254" w:rsidP="00A47254">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A47254" w:rsidRPr="005A39B4" w:rsidTr="00D25EB8">
        <w:tc>
          <w:tcPr>
            <w:tcW w:w="562" w:type="dxa"/>
            <w:vAlign w:val="center"/>
          </w:tcPr>
          <w:p w:rsidR="00A47254" w:rsidRPr="005A39B4" w:rsidRDefault="00A47254" w:rsidP="00D25EB8">
            <w:pPr>
              <w:jc w:val="center"/>
              <w:rPr>
                <w:b/>
              </w:rPr>
            </w:pPr>
            <w:r>
              <w:rPr>
                <w:b/>
              </w:rPr>
              <w:t>Q2</w:t>
            </w:r>
          </w:p>
        </w:tc>
        <w:tc>
          <w:tcPr>
            <w:tcW w:w="8505" w:type="dxa"/>
            <w:vAlign w:val="center"/>
          </w:tcPr>
          <w:p w:rsidR="00A47254" w:rsidRPr="005A39B4" w:rsidRDefault="00A47254" w:rsidP="00D25EB8">
            <w:pPr>
              <w:jc w:val="center"/>
              <w:rPr>
                <w:b/>
              </w:rPr>
            </w:pPr>
          </w:p>
        </w:tc>
        <w:tc>
          <w:tcPr>
            <w:tcW w:w="1129" w:type="dxa"/>
            <w:vAlign w:val="center"/>
          </w:tcPr>
          <w:p w:rsidR="00A47254" w:rsidRPr="005A39B4" w:rsidRDefault="00A47254" w:rsidP="00D25EB8">
            <w:pPr>
              <w:pStyle w:val="NoSpacing"/>
              <w:jc w:val="center"/>
              <w:rPr>
                <w:b/>
              </w:rPr>
            </w:pPr>
            <w:r w:rsidRPr="005A39B4">
              <w:rPr>
                <w:b/>
              </w:rPr>
              <w:t>0 - 5</w:t>
            </w:r>
          </w:p>
          <w:p w:rsidR="00A47254" w:rsidRPr="005A39B4" w:rsidRDefault="00A47254" w:rsidP="00D25EB8">
            <w:pPr>
              <w:pStyle w:val="NoSpacing"/>
              <w:jc w:val="center"/>
            </w:pPr>
            <w:r>
              <w:t>15</w:t>
            </w:r>
            <w:r w:rsidRPr="005A39B4">
              <w:t>%</w:t>
            </w:r>
          </w:p>
        </w:tc>
      </w:tr>
    </w:tbl>
    <w:p w:rsidR="00A47254" w:rsidRPr="005A39B4" w:rsidRDefault="00A47254" w:rsidP="00A47254">
      <w:pPr>
        <w:rPr>
          <w:b/>
        </w:rPr>
      </w:pPr>
    </w:p>
    <w:p w:rsidR="00A47254" w:rsidRPr="005A39B4" w:rsidRDefault="00A47254" w:rsidP="00A47254">
      <w:pPr>
        <w:rPr>
          <w:b/>
        </w:rPr>
      </w:pPr>
      <w:r w:rsidRPr="005A39B4">
        <w:rPr>
          <w:b/>
        </w:rPr>
        <w:t>Evaluation Q</w:t>
      </w:r>
      <w:r>
        <w:rPr>
          <w:b/>
        </w:rPr>
        <w:t>2</w:t>
      </w:r>
      <w:r w:rsidRPr="005A39B4">
        <w:rPr>
          <w:b/>
        </w:rPr>
        <w:t xml:space="preserve"> will account for </w:t>
      </w:r>
      <w:r>
        <w:rPr>
          <w:b/>
        </w:rPr>
        <w:t>15</w:t>
      </w:r>
      <w:r w:rsidRPr="005A39B4">
        <w:rPr>
          <w:b/>
        </w:rPr>
        <w:t>% of the evaluation score.</w:t>
      </w:r>
    </w:p>
    <w:p w:rsidR="00A47254" w:rsidRDefault="00A47254" w:rsidP="00A47254">
      <w:pPr>
        <w:pStyle w:val="Heading3"/>
      </w:pPr>
      <w:r w:rsidRPr="005A39B4">
        <w:t>Evaluation Q</w:t>
      </w:r>
      <w:r>
        <w:t>3</w:t>
      </w:r>
      <w:r w:rsidRPr="005A39B4">
        <w:t xml:space="preserve"> </w:t>
      </w:r>
      <w:r w:rsidR="005E517F">
        <w:t>–</w:t>
      </w:r>
      <w:r w:rsidRPr="005A39B4">
        <w:t xml:space="preserve"> </w:t>
      </w:r>
      <w:r w:rsidR="005E517F">
        <w:t>Spare P</w:t>
      </w:r>
      <w:r w:rsidRPr="005A39B4">
        <w:t>arts an</w:t>
      </w:r>
      <w:r w:rsidR="005E517F">
        <w:t>d C</w:t>
      </w:r>
      <w:r w:rsidRPr="005A39B4">
        <w:t xml:space="preserve">onsumables </w:t>
      </w:r>
    </w:p>
    <w:p w:rsidR="00A47254" w:rsidRDefault="00A47254" w:rsidP="00A47254">
      <w:pPr>
        <w:tabs>
          <w:tab w:val="left" w:pos="6870"/>
        </w:tabs>
      </w:pPr>
      <w:r>
        <w:t>Please include;</w:t>
      </w:r>
    </w:p>
    <w:p w:rsidR="00A47254" w:rsidRDefault="00A47254" w:rsidP="00A47254">
      <w:pPr>
        <w:pStyle w:val="ListParagraph"/>
        <w:numPr>
          <w:ilvl w:val="0"/>
          <w:numId w:val="31"/>
        </w:numPr>
        <w:tabs>
          <w:tab w:val="left" w:pos="6870"/>
        </w:tabs>
      </w:pPr>
      <w:r>
        <w:lastRenderedPageBreak/>
        <w:t>I</w:t>
      </w:r>
      <w:r w:rsidRPr="005A39B4">
        <w:t>nformation on the range of spares, consumables and other additional related items</w:t>
      </w:r>
      <w:r w:rsidR="005E517F">
        <w:t xml:space="preserve"> such as software and modifications</w:t>
      </w:r>
      <w:r w:rsidRPr="005A39B4">
        <w:t xml:space="preserve"> to the equipment in the individual lot.</w:t>
      </w:r>
      <w:r w:rsidR="005E517F">
        <w:t xml:space="preserve"> (Please complete Appendix 1 and provide list of consumables/spares available where possible)</w:t>
      </w:r>
    </w:p>
    <w:p w:rsidR="005E517F" w:rsidRPr="005A39B4" w:rsidRDefault="005E517F" w:rsidP="00A47254">
      <w:pPr>
        <w:pStyle w:val="ListParagraph"/>
        <w:numPr>
          <w:ilvl w:val="0"/>
          <w:numId w:val="31"/>
        </w:numPr>
        <w:tabs>
          <w:tab w:val="left" w:pos="6870"/>
        </w:tabs>
      </w:pPr>
      <w:r w:rsidRPr="005A39B4">
        <w:t>Detail your ability to provide spares parts and consumables to OEM Specification</w:t>
      </w:r>
    </w:p>
    <w:p w:rsidR="00A47254" w:rsidRPr="005A39B4" w:rsidRDefault="00A47254" w:rsidP="00A47254">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47254" w:rsidRPr="005A39B4" w:rsidTr="00D25EB8">
        <w:tc>
          <w:tcPr>
            <w:tcW w:w="562" w:type="dxa"/>
            <w:vAlign w:val="center"/>
          </w:tcPr>
          <w:p w:rsidR="00A47254" w:rsidRPr="005A39B4" w:rsidRDefault="00A47254" w:rsidP="00D25EB8">
            <w:pPr>
              <w:jc w:val="center"/>
              <w:rPr>
                <w:b/>
              </w:rPr>
            </w:pPr>
            <w:r>
              <w:rPr>
                <w:b/>
              </w:rPr>
              <w:t>Q3</w:t>
            </w:r>
          </w:p>
        </w:tc>
        <w:tc>
          <w:tcPr>
            <w:tcW w:w="8505" w:type="dxa"/>
            <w:vAlign w:val="center"/>
          </w:tcPr>
          <w:p w:rsidR="00A47254" w:rsidRPr="005A39B4" w:rsidRDefault="00A47254" w:rsidP="00D25EB8">
            <w:pPr>
              <w:jc w:val="center"/>
              <w:rPr>
                <w:b/>
              </w:rPr>
            </w:pPr>
          </w:p>
        </w:tc>
        <w:tc>
          <w:tcPr>
            <w:tcW w:w="1129" w:type="dxa"/>
            <w:vAlign w:val="center"/>
          </w:tcPr>
          <w:p w:rsidR="00A47254" w:rsidRPr="005A39B4" w:rsidRDefault="00A47254" w:rsidP="00D25EB8">
            <w:pPr>
              <w:pStyle w:val="NoSpacing"/>
              <w:jc w:val="center"/>
              <w:rPr>
                <w:b/>
              </w:rPr>
            </w:pPr>
            <w:r w:rsidRPr="005A39B4">
              <w:rPr>
                <w:b/>
              </w:rPr>
              <w:t>0 - 5</w:t>
            </w:r>
          </w:p>
          <w:p w:rsidR="00A47254" w:rsidRPr="005A39B4" w:rsidRDefault="00A47254" w:rsidP="00D25EB8">
            <w:pPr>
              <w:pStyle w:val="NoSpacing"/>
              <w:jc w:val="center"/>
            </w:pPr>
            <w:r>
              <w:t>15</w:t>
            </w:r>
            <w:r w:rsidRPr="005A39B4">
              <w:t>%</w:t>
            </w:r>
          </w:p>
        </w:tc>
      </w:tr>
    </w:tbl>
    <w:p w:rsidR="00A47254" w:rsidRPr="005A39B4" w:rsidRDefault="00A47254" w:rsidP="00A47254">
      <w:pPr>
        <w:rPr>
          <w:b/>
        </w:rPr>
      </w:pPr>
    </w:p>
    <w:p w:rsidR="00A47254" w:rsidRPr="005A39B4" w:rsidRDefault="00A47254" w:rsidP="00A47254">
      <w:pPr>
        <w:rPr>
          <w:b/>
        </w:rPr>
      </w:pPr>
      <w:r>
        <w:rPr>
          <w:b/>
        </w:rPr>
        <w:t>Evaluation Q3</w:t>
      </w:r>
      <w:r w:rsidRPr="005A39B4">
        <w:rPr>
          <w:b/>
        </w:rPr>
        <w:t xml:space="preserve"> will account for </w:t>
      </w:r>
      <w:r>
        <w:rPr>
          <w:b/>
        </w:rPr>
        <w:t>15</w:t>
      </w:r>
      <w:r w:rsidRPr="005A39B4">
        <w:rPr>
          <w:b/>
        </w:rPr>
        <w:t xml:space="preserve">% of the evaluation score. </w:t>
      </w:r>
    </w:p>
    <w:p w:rsidR="00A47254" w:rsidRDefault="00A47254" w:rsidP="00A47254">
      <w:pPr>
        <w:pStyle w:val="Heading3"/>
        <w:ind w:left="576"/>
      </w:pPr>
      <w:r>
        <w:t>Evaluation Q4</w:t>
      </w:r>
      <w:r w:rsidRPr="005A39B4">
        <w:t xml:space="preserve"> – Deli</w:t>
      </w:r>
      <w:r>
        <w:t xml:space="preserve">very Conditions </w:t>
      </w:r>
    </w:p>
    <w:p w:rsidR="00A47254" w:rsidRPr="005A39B4" w:rsidRDefault="00A47254" w:rsidP="00A47254">
      <w:pPr>
        <w:tabs>
          <w:tab w:val="left" w:pos="6870"/>
        </w:tabs>
      </w:pPr>
      <w:r>
        <w:t>Please provide;</w:t>
      </w:r>
    </w:p>
    <w:p w:rsidR="00A47254" w:rsidRPr="00A47254" w:rsidRDefault="00A47254" w:rsidP="00A47254">
      <w:pPr>
        <w:pStyle w:val="ListParagraph"/>
        <w:numPr>
          <w:ilvl w:val="0"/>
          <w:numId w:val="31"/>
        </w:numPr>
        <w:tabs>
          <w:tab w:val="left" w:pos="6870"/>
        </w:tabs>
      </w:pPr>
      <w:r w:rsidRPr="00A47254">
        <w:t>Response Time for Breakdown (emergency) call out</w:t>
      </w:r>
    </w:p>
    <w:p w:rsidR="00A47254" w:rsidRPr="00A47254" w:rsidRDefault="00A47254" w:rsidP="00A47254">
      <w:pPr>
        <w:pStyle w:val="ListParagraph"/>
        <w:numPr>
          <w:ilvl w:val="0"/>
          <w:numId w:val="31"/>
        </w:numPr>
        <w:tabs>
          <w:tab w:val="left" w:pos="6870"/>
        </w:tabs>
      </w:pPr>
      <w:r w:rsidRPr="00A47254">
        <w:t>Response Time for routine call out</w:t>
      </w:r>
    </w:p>
    <w:p w:rsidR="00A47254" w:rsidRPr="00A47254" w:rsidRDefault="00A47254" w:rsidP="00A47254">
      <w:pPr>
        <w:pStyle w:val="ListParagraph"/>
        <w:numPr>
          <w:ilvl w:val="0"/>
          <w:numId w:val="31"/>
        </w:numPr>
        <w:tabs>
          <w:tab w:val="left" w:pos="6870"/>
        </w:tabs>
      </w:pPr>
      <w:r w:rsidRPr="00A47254">
        <w:t>Anticipated down time for routine servicing / maintenance per unit</w:t>
      </w:r>
    </w:p>
    <w:p w:rsidR="00A47254" w:rsidRPr="005A39B4" w:rsidRDefault="00A47254" w:rsidP="00A47254">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47254" w:rsidRPr="005A39B4" w:rsidTr="00D25EB8">
        <w:tc>
          <w:tcPr>
            <w:tcW w:w="562" w:type="dxa"/>
            <w:vAlign w:val="center"/>
          </w:tcPr>
          <w:p w:rsidR="00A47254" w:rsidRPr="005A39B4" w:rsidRDefault="00A47254" w:rsidP="00D25EB8">
            <w:pPr>
              <w:jc w:val="center"/>
              <w:rPr>
                <w:b/>
              </w:rPr>
            </w:pPr>
            <w:r>
              <w:rPr>
                <w:b/>
              </w:rPr>
              <w:t>Q4</w:t>
            </w:r>
          </w:p>
        </w:tc>
        <w:tc>
          <w:tcPr>
            <w:tcW w:w="8505" w:type="dxa"/>
            <w:vAlign w:val="center"/>
          </w:tcPr>
          <w:p w:rsidR="00A47254" w:rsidRPr="005A39B4" w:rsidRDefault="00A47254" w:rsidP="00D25EB8">
            <w:pPr>
              <w:jc w:val="center"/>
              <w:rPr>
                <w:b/>
              </w:rPr>
            </w:pPr>
          </w:p>
        </w:tc>
        <w:tc>
          <w:tcPr>
            <w:tcW w:w="1129" w:type="dxa"/>
            <w:vAlign w:val="center"/>
          </w:tcPr>
          <w:p w:rsidR="00A47254" w:rsidRPr="005A39B4" w:rsidRDefault="00A47254" w:rsidP="00D25EB8">
            <w:pPr>
              <w:pStyle w:val="NoSpacing"/>
              <w:jc w:val="center"/>
              <w:rPr>
                <w:b/>
              </w:rPr>
            </w:pPr>
            <w:r w:rsidRPr="005A39B4">
              <w:rPr>
                <w:b/>
              </w:rPr>
              <w:t>0 - 5</w:t>
            </w:r>
          </w:p>
          <w:p w:rsidR="00A47254" w:rsidRPr="005A39B4" w:rsidRDefault="00A47254" w:rsidP="00D25EB8">
            <w:pPr>
              <w:pStyle w:val="NoSpacing"/>
              <w:jc w:val="center"/>
            </w:pPr>
            <w:r w:rsidRPr="005A39B4">
              <w:t>10%</w:t>
            </w:r>
          </w:p>
        </w:tc>
      </w:tr>
    </w:tbl>
    <w:p w:rsidR="00A47254" w:rsidRPr="005A39B4" w:rsidRDefault="00A47254" w:rsidP="00A47254">
      <w:pPr>
        <w:rPr>
          <w:b/>
        </w:rPr>
      </w:pPr>
    </w:p>
    <w:p w:rsidR="00A47254" w:rsidRPr="005A39B4" w:rsidRDefault="00A47254" w:rsidP="00A47254">
      <w:pPr>
        <w:rPr>
          <w:b/>
        </w:rPr>
      </w:pPr>
      <w:r>
        <w:rPr>
          <w:b/>
        </w:rPr>
        <w:t>Evaluation Q4</w:t>
      </w:r>
      <w:r w:rsidRPr="005A39B4">
        <w:rPr>
          <w:b/>
        </w:rPr>
        <w:t xml:space="preserve"> will account for 10% of the evaluation score. </w:t>
      </w:r>
    </w:p>
    <w:p w:rsidR="00A47254" w:rsidRPr="005A39B4" w:rsidRDefault="00A47254" w:rsidP="00A47254">
      <w:pPr>
        <w:pStyle w:val="Heading3"/>
      </w:pPr>
      <w:r w:rsidRPr="005A39B4">
        <w:t>Pricing</w:t>
      </w:r>
    </w:p>
    <w:p w:rsidR="00A47254" w:rsidRPr="005A39B4" w:rsidRDefault="00A47254" w:rsidP="00A47254">
      <w:r w:rsidRPr="005A39B4">
        <w:t>In response to the tender, please complete the pricing schedule</w:t>
      </w:r>
      <w:r>
        <w:t xml:space="preserve"> within the Appendix 1 document.</w:t>
      </w:r>
    </w:p>
    <w:p w:rsidR="00A47254" w:rsidRPr="00D40B9B" w:rsidRDefault="00A47254" w:rsidP="00A47254">
      <w:pPr>
        <w:rPr>
          <w:b/>
        </w:rPr>
      </w:pPr>
      <w:r w:rsidRPr="005A39B4">
        <w:rPr>
          <w:b/>
        </w:rPr>
        <w:t>Pricing will account for 30% of the evaluation score.</w:t>
      </w:r>
      <w:r w:rsidR="00371659">
        <w:rPr>
          <w:b/>
        </w:rPr>
        <w:t xml:space="preserve"> </w:t>
      </w:r>
    </w:p>
    <w:p w:rsidR="00297742" w:rsidRDefault="00297742" w:rsidP="00297742">
      <w:pPr>
        <w:jc w:val="center"/>
      </w:pPr>
    </w:p>
    <w:p w:rsidR="00297742" w:rsidRDefault="00297742" w:rsidP="00297742">
      <w:pPr>
        <w:pStyle w:val="Ref-Lvl1"/>
        <w:numPr>
          <w:ilvl w:val="0"/>
          <w:numId w:val="0"/>
        </w:numPr>
      </w:pPr>
    </w:p>
    <w:p w:rsidR="00297742" w:rsidRDefault="00297742" w:rsidP="00297742">
      <w:pPr>
        <w:pStyle w:val="Ref-Lvl1"/>
        <w:numPr>
          <w:ilvl w:val="0"/>
          <w:numId w:val="0"/>
        </w:numPr>
      </w:pPr>
    </w:p>
    <w:p w:rsidR="00297742" w:rsidRDefault="00297742" w:rsidP="00297742">
      <w:pPr>
        <w:pStyle w:val="Ref-Lvl1"/>
        <w:numPr>
          <w:ilvl w:val="0"/>
          <w:numId w:val="0"/>
        </w:numPr>
      </w:pPr>
    </w:p>
    <w:p w:rsidR="009C4506" w:rsidRDefault="009C4506" w:rsidP="00297742">
      <w:pPr>
        <w:pStyle w:val="Ref-Lvl1"/>
        <w:numPr>
          <w:ilvl w:val="0"/>
          <w:numId w:val="0"/>
        </w:numPr>
      </w:pPr>
    </w:p>
    <w:p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3E9" w:rsidRDefault="004443E9" w:rsidP="00075D7F">
      <w:r>
        <w:separator/>
      </w:r>
    </w:p>
  </w:endnote>
  <w:endnote w:type="continuationSeparator" w:id="0">
    <w:p w:rsidR="004443E9" w:rsidRDefault="004443E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FC8" w:rsidRDefault="00577FC8" w:rsidP="00B66364">
    <w:pPr>
      <w:pStyle w:val="Footer"/>
      <w:jc w:val="right"/>
      <w:rPr>
        <w:b/>
        <w:color w:val="7F7F7F" w:themeColor="text1" w:themeTint="80"/>
        <w:sz w:val="14"/>
        <w:szCs w:val="16"/>
      </w:rPr>
    </w:pPr>
  </w:p>
  <w:p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844DD6">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844DD6">
      <w:rPr>
        <w:b/>
        <w:noProof/>
        <w:color w:val="7F7F7F" w:themeColor="text1" w:themeTint="80"/>
        <w:sz w:val="14"/>
        <w:szCs w:val="16"/>
      </w:rPr>
      <w:t>2</w:t>
    </w:r>
    <w:r w:rsidR="00510E88" w:rsidRPr="00E047CF">
      <w:rPr>
        <w:b/>
        <w:color w:val="7F7F7F" w:themeColor="text1" w:themeTint="80"/>
        <w:sz w:val="14"/>
        <w:szCs w:val="16"/>
      </w:rPr>
      <w:fldChar w:fldCharType="end"/>
    </w:r>
  </w:p>
  <w:p w:rsidR="00BA2E5B" w:rsidRDefault="00BA2E5B" w:rsidP="00B66364">
    <w:pPr>
      <w:pStyle w:val="Footer"/>
      <w:jc w:val="right"/>
      <w:rPr>
        <w:b/>
        <w:color w:val="7F7F7F" w:themeColor="text1" w:themeTint="80"/>
        <w:sz w:val="14"/>
        <w:szCs w:val="16"/>
      </w:rPr>
    </w:pPr>
  </w:p>
  <w:p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C44EAE" w:rsidP="00C44EAE">
                          <w:pPr>
                            <w:pStyle w:val="BasicParagraph"/>
                            <w:tabs>
                              <w:tab w:val="left" w:pos="1560"/>
                              <w:tab w:val="left" w:pos="3119"/>
                            </w:tabs>
                            <w:rPr>
                              <w:rFonts w:ascii="Arial" w:hAnsi="Arial" w:cs="Arial"/>
                              <w:sz w:val="12"/>
                              <w:lang w:val="fr-FR"/>
                            </w:rPr>
                          </w:pPr>
                          <w:proofErr w:type="gramStart"/>
                          <w:r w:rsidRPr="00C44EAE">
                            <w:rPr>
                              <w:rFonts w:ascii="Arial" w:hAnsi="Arial" w:cs="Arial"/>
                              <w:b/>
                              <w:color w:val="005190"/>
                              <w:sz w:val="12"/>
                              <w:lang w:val="fr-FR"/>
                            </w:rPr>
                            <w:t>Tel:</w:t>
                          </w:r>
                          <w:proofErr w:type="gramEnd"/>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1DDDC2"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7756D4" w:rsidP="00B66364">
    <w:pPr>
      <w:pStyle w:val="Footer"/>
      <w:jc w:val="right"/>
      <w:rPr>
        <w:b/>
        <w:color w:val="7F7F7F" w:themeColor="text1" w:themeTint="80"/>
        <w:sz w:val="14"/>
        <w:szCs w:val="16"/>
      </w:rPr>
    </w:pPr>
  </w:p>
  <w:p w:rsidR="00B66364" w:rsidRDefault="00B66364" w:rsidP="00B66364">
    <w:pPr>
      <w:pStyle w:val="Footer"/>
      <w:jc w:val="right"/>
      <w:rPr>
        <w:b/>
        <w:color w:val="7F7F7F" w:themeColor="text1" w:themeTint="80"/>
        <w:sz w:val="14"/>
        <w:szCs w:val="16"/>
      </w:rPr>
    </w:pPr>
  </w:p>
  <w:p w:rsidR="00B66364" w:rsidRDefault="00B66364" w:rsidP="00B66364">
    <w:pPr>
      <w:pStyle w:val="Footer"/>
      <w:jc w:val="right"/>
      <w:rPr>
        <w:b/>
        <w:color w:val="7F7F7F" w:themeColor="text1" w:themeTint="80"/>
        <w:sz w:val="14"/>
        <w:szCs w:val="16"/>
      </w:rPr>
    </w:pPr>
  </w:p>
  <w:p w:rsidR="007756D4" w:rsidRPr="00E047CF" w:rsidRDefault="007756D4" w:rsidP="00B66364">
    <w:pPr>
      <w:pStyle w:val="Footer"/>
      <w:jc w:val="right"/>
      <w:rPr>
        <w:b/>
        <w:color w:val="7F7F7F" w:themeColor="text1" w:themeTint="80"/>
        <w:sz w:val="14"/>
        <w:szCs w:val="16"/>
      </w:rPr>
    </w:pPr>
  </w:p>
  <w:p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E5B" w:rsidRDefault="00BA2E5B" w:rsidP="00BA2E5B">
    <w:pPr>
      <w:pStyle w:val="Footer"/>
      <w:jc w:val="right"/>
      <w:rPr>
        <w:b/>
        <w:color w:val="7F7F7F" w:themeColor="text1" w:themeTint="80"/>
        <w:sz w:val="14"/>
        <w:szCs w:val="16"/>
      </w:rPr>
    </w:pPr>
  </w:p>
  <w:p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rsidR="00BA2E5B" w:rsidRDefault="00BA2E5B" w:rsidP="00BA2E5B">
    <w:pPr>
      <w:pStyle w:val="Footer"/>
      <w:jc w:val="right"/>
      <w:rPr>
        <w:b/>
        <w:color w:val="7F7F7F" w:themeColor="text1" w:themeTint="80"/>
        <w:sz w:val="14"/>
        <w:szCs w:val="16"/>
      </w:rPr>
    </w:pPr>
  </w:p>
  <w:p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32A94A"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BA2E5B" w:rsidP="00BA2E5B">
    <w:pPr>
      <w:pStyle w:val="Footer"/>
      <w:jc w:val="right"/>
      <w:rPr>
        <w:b/>
        <w:color w:val="7F7F7F" w:themeColor="text1" w:themeTint="80"/>
        <w:sz w:val="14"/>
        <w:szCs w:val="16"/>
      </w:rPr>
    </w:pPr>
  </w:p>
  <w:p w:rsidR="00BA2E5B" w:rsidRDefault="00BA2E5B" w:rsidP="00BA2E5B">
    <w:pPr>
      <w:pStyle w:val="Footer"/>
      <w:jc w:val="right"/>
      <w:rPr>
        <w:b/>
        <w:color w:val="7F7F7F" w:themeColor="text1" w:themeTint="80"/>
        <w:sz w:val="14"/>
        <w:szCs w:val="16"/>
      </w:rPr>
    </w:pPr>
  </w:p>
  <w:p w:rsidR="00BA2E5B" w:rsidRPr="00E047CF" w:rsidRDefault="00BA2E5B" w:rsidP="00BA2E5B">
    <w:pPr>
      <w:pStyle w:val="Footer"/>
      <w:jc w:val="right"/>
      <w:rPr>
        <w:b/>
        <w:color w:val="7F7F7F" w:themeColor="text1" w:themeTint="80"/>
        <w:sz w:val="14"/>
        <w:szCs w:val="16"/>
      </w:rPr>
    </w:pPr>
  </w:p>
  <w:p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3E9" w:rsidRDefault="004443E9" w:rsidP="00075D7F">
      <w:r>
        <w:separator/>
      </w:r>
    </w:p>
  </w:footnote>
  <w:footnote w:type="continuationSeparator" w:id="0">
    <w:p w:rsidR="004443E9" w:rsidRDefault="004443E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479" w:rsidRDefault="00756479" w:rsidP="00471212">
    <w:pPr>
      <w:pStyle w:val="Header"/>
      <w:tabs>
        <w:tab w:val="clear" w:pos="4513"/>
        <w:tab w:val="clear" w:pos="9026"/>
      </w:tabs>
      <w:spacing w:line="276" w:lineRule="auto"/>
      <w:rPr>
        <w:b/>
        <w:sz w:val="14"/>
      </w:rPr>
    </w:pPr>
  </w:p>
  <w:p w:rsidR="00BA2E5B" w:rsidRDefault="00BA2E5B" w:rsidP="00471212">
    <w:pPr>
      <w:pStyle w:val="Header"/>
      <w:tabs>
        <w:tab w:val="clear" w:pos="4513"/>
        <w:tab w:val="clear" w:pos="9026"/>
      </w:tabs>
      <w:spacing w:line="276" w:lineRule="auto"/>
      <w:rPr>
        <w:b/>
        <w:sz w:val="14"/>
      </w:rPr>
    </w:pPr>
  </w:p>
  <w:p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F6F" w:rsidRPr="00471212" w:rsidRDefault="00041F6F" w:rsidP="00041F6F">
    <w:pPr>
      <w:pStyle w:val="Header"/>
      <w:tabs>
        <w:tab w:val="clear" w:pos="4513"/>
        <w:tab w:val="clear" w:pos="9026"/>
      </w:tabs>
      <w:spacing w:line="276" w:lineRule="auto"/>
      <w:rPr>
        <w:b/>
        <w:sz w:val="14"/>
      </w:rPr>
    </w:pPr>
  </w:p>
  <w:p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491372"/>
    <w:multiLevelType w:val="hybridMultilevel"/>
    <w:tmpl w:val="4ACAA0C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AC7BB8"/>
    <w:multiLevelType w:val="hybridMultilevel"/>
    <w:tmpl w:val="06ECD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10"/>
  </w:num>
  <w:num w:numId="6">
    <w:abstractNumId w:val="15"/>
  </w:num>
  <w:num w:numId="7">
    <w:abstractNumId w:val="23"/>
  </w:num>
  <w:num w:numId="8">
    <w:abstractNumId w:val="7"/>
  </w:num>
  <w:num w:numId="9">
    <w:abstractNumId w:val="21"/>
  </w:num>
  <w:num w:numId="10">
    <w:abstractNumId w:val="17"/>
  </w:num>
  <w:num w:numId="11">
    <w:abstractNumId w:val="5"/>
  </w:num>
  <w:num w:numId="12">
    <w:abstractNumId w:val="25"/>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6"/>
  </w:num>
  <w:num w:numId="25">
    <w:abstractNumId w:val="20"/>
  </w:num>
  <w:num w:numId="26">
    <w:abstractNumId w:val="14"/>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1"/>
  </w:num>
  <w:num w:numId="30">
    <w:abstractNumId w:val="0"/>
  </w:num>
  <w:num w:numId="31">
    <w:abstractNumId w:val="24"/>
  </w:num>
  <w:num w:numId="32">
    <w:abstractNumId w:val="0"/>
  </w:num>
  <w:num w:numId="33">
    <w:abstractNumId w:val="0"/>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C1627"/>
    <w:rsid w:val="001E1DFE"/>
    <w:rsid w:val="001F48B4"/>
    <w:rsid w:val="001F4A0C"/>
    <w:rsid w:val="001F62A0"/>
    <w:rsid w:val="00220FF5"/>
    <w:rsid w:val="00222F49"/>
    <w:rsid w:val="00232981"/>
    <w:rsid w:val="00236BB3"/>
    <w:rsid w:val="00241B5C"/>
    <w:rsid w:val="00246400"/>
    <w:rsid w:val="002524D3"/>
    <w:rsid w:val="00297742"/>
    <w:rsid w:val="002C13A8"/>
    <w:rsid w:val="002D5925"/>
    <w:rsid w:val="002E176C"/>
    <w:rsid w:val="0031593C"/>
    <w:rsid w:val="00345533"/>
    <w:rsid w:val="00354500"/>
    <w:rsid w:val="00366B42"/>
    <w:rsid w:val="00371659"/>
    <w:rsid w:val="003A1ED8"/>
    <w:rsid w:val="00410337"/>
    <w:rsid w:val="004443E9"/>
    <w:rsid w:val="00446CE2"/>
    <w:rsid w:val="0046352B"/>
    <w:rsid w:val="00465A8D"/>
    <w:rsid w:val="00471212"/>
    <w:rsid w:val="00472D59"/>
    <w:rsid w:val="004770B6"/>
    <w:rsid w:val="00490326"/>
    <w:rsid w:val="004B032A"/>
    <w:rsid w:val="004C4178"/>
    <w:rsid w:val="004E7AAF"/>
    <w:rsid w:val="004F7079"/>
    <w:rsid w:val="00507808"/>
    <w:rsid w:val="00510E88"/>
    <w:rsid w:val="005214E8"/>
    <w:rsid w:val="00522186"/>
    <w:rsid w:val="005435C5"/>
    <w:rsid w:val="00556D93"/>
    <w:rsid w:val="00577FC8"/>
    <w:rsid w:val="00596FBA"/>
    <w:rsid w:val="005A39B4"/>
    <w:rsid w:val="005C51C1"/>
    <w:rsid w:val="005E0D9C"/>
    <w:rsid w:val="005E20E3"/>
    <w:rsid w:val="005E517F"/>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4DD6"/>
    <w:rsid w:val="00847D03"/>
    <w:rsid w:val="00852397"/>
    <w:rsid w:val="00857849"/>
    <w:rsid w:val="0086771C"/>
    <w:rsid w:val="00871F2A"/>
    <w:rsid w:val="00880109"/>
    <w:rsid w:val="00881AD7"/>
    <w:rsid w:val="00887D38"/>
    <w:rsid w:val="0089028C"/>
    <w:rsid w:val="008A4FCC"/>
    <w:rsid w:val="008F6283"/>
    <w:rsid w:val="009021CA"/>
    <w:rsid w:val="009105B5"/>
    <w:rsid w:val="0092174B"/>
    <w:rsid w:val="009357CC"/>
    <w:rsid w:val="00943817"/>
    <w:rsid w:val="009666D1"/>
    <w:rsid w:val="00971E85"/>
    <w:rsid w:val="00972A79"/>
    <w:rsid w:val="009773C2"/>
    <w:rsid w:val="009C0F97"/>
    <w:rsid w:val="009C4506"/>
    <w:rsid w:val="009F7E74"/>
    <w:rsid w:val="00A02EF5"/>
    <w:rsid w:val="00A303A9"/>
    <w:rsid w:val="00A43A1E"/>
    <w:rsid w:val="00A46165"/>
    <w:rsid w:val="00A47254"/>
    <w:rsid w:val="00A47849"/>
    <w:rsid w:val="00A752B5"/>
    <w:rsid w:val="00A8253F"/>
    <w:rsid w:val="00AC1896"/>
    <w:rsid w:val="00B02CD0"/>
    <w:rsid w:val="00B269B4"/>
    <w:rsid w:val="00B32E04"/>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73356"/>
    <w:rsid w:val="00D87226"/>
    <w:rsid w:val="00D94836"/>
    <w:rsid w:val="00DA68D6"/>
    <w:rsid w:val="00DD02F4"/>
    <w:rsid w:val="00DF7B0C"/>
    <w:rsid w:val="00E042E6"/>
    <w:rsid w:val="00E047CF"/>
    <w:rsid w:val="00E3138F"/>
    <w:rsid w:val="00E62D48"/>
    <w:rsid w:val="00E870CF"/>
    <w:rsid w:val="00EB2161"/>
    <w:rsid w:val="00EB71FC"/>
    <w:rsid w:val="00EC21A8"/>
    <w:rsid w:val="00F04E31"/>
    <w:rsid w:val="00F142EC"/>
    <w:rsid w:val="00F17D42"/>
    <w:rsid w:val="00F21089"/>
    <w:rsid w:val="00F25A31"/>
    <w:rsid w:val="00F331AE"/>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D7E5F7"/>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8C750-0BD9-4EBA-9728-2F64D959D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74B8D426</Template>
  <TotalTime>23</TotalTime>
  <Pages>2</Pages>
  <Words>399</Words>
  <Characters>2277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5</cp:revision>
  <cp:lastPrinted>2014-05-01T16:29:00Z</cp:lastPrinted>
  <dcterms:created xsi:type="dcterms:W3CDTF">2019-01-21T11:00:00Z</dcterms:created>
  <dcterms:modified xsi:type="dcterms:W3CDTF">2019-08-06T13:47:00Z</dcterms:modified>
</cp:coreProperties>
</file>